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Stevenage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Stevenage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Stevenage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Stevenage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Stevenage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Stevenage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59.4% </w:t>
      </w:r>
      <w:r w:rsidRPr="004747BF">
        <w:rPr>
          <w:rFonts w:ascii="Libre Franklin Light" w:eastAsia="Times New Roman" w:hAnsi="Libre Franklin Light" w:cs="Calibri Light"/>
        </w:rPr>
        <w:t xml:space="preserve">of those respondents classified as PGSI 8+ in Stevenage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Stevenage is estimated to be </w:t>
      </w:r>
      <w:r w:rsidRPr="00773DF7">
        <w:rPr>
          <w:rFonts w:ascii="Libre Franklin Light" w:eastAsia="Times New Roman" w:hAnsi="Libre Franklin Light" w:cs="Calibri Light"/>
          <w:b/>
          <w:bCs/>
          <w:color w:val="C45911" w:themeColor="accent2" w:themeShade="BF"/>
        </w:rPr>
        <w:t xml:space="preserve">£1,825,815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Stevenage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Stevenage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Stevenage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Stevenage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evena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Stevenage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evena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Stevenage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Stevenage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evena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Stevenage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Stevenage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Stevenage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Stevenage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Stevenage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Stevenage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£1,825,815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Stevenage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£615,030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£44,059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£22,718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£1,101,877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£1,825,815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Stevenage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Stevenage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Stevenage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Stevenage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Stevenage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Stevenage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Stevenage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Stevenage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Stevenage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AA79CCD-D16F-469E-A016-EAF06E56106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